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FD8AD" w14:textId="77777777" w:rsidR="006A0BED" w:rsidRPr="00084335" w:rsidRDefault="006A0BED" w:rsidP="00FA5001">
      <w:pPr>
        <w:rPr>
          <w:b/>
          <w:sz w:val="22"/>
          <w:szCs w:val="22"/>
          <w:lang w:val="en-AU"/>
        </w:rPr>
      </w:pPr>
    </w:p>
    <w:p w14:paraId="688E8A85" w14:textId="6338D8B0" w:rsidR="00FA5001" w:rsidRPr="00084335" w:rsidRDefault="00084335" w:rsidP="00084335">
      <w:pPr>
        <w:jc w:val="center"/>
        <w:rPr>
          <w:b/>
          <w:sz w:val="56"/>
          <w:szCs w:val="56"/>
          <w:lang w:val="en-AU"/>
        </w:rPr>
      </w:pPr>
      <w:r>
        <w:rPr>
          <w:b/>
          <w:sz w:val="56"/>
          <w:szCs w:val="56"/>
          <w:lang w:val="en-AU"/>
        </w:rPr>
        <w:t>YOUR STORY</w:t>
      </w:r>
    </w:p>
    <w:p w14:paraId="342D97AD" w14:textId="77777777" w:rsidR="00D33EFB" w:rsidRDefault="00D33EFB" w:rsidP="00846037">
      <w:pPr>
        <w:rPr>
          <w:lang w:val="en-AU"/>
        </w:rPr>
      </w:pPr>
    </w:p>
    <w:p w14:paraId="399B2A6B" w14:textId="07D23CD6" w:rsidR="00846037" w:rsidRDefault="00186DCD" w:rsidP="00186DCD">
      <w:pPr>
        <w:jc w:val="center"/>
        <w:rPr>
          <w:rFonts w:ascii="Trebuchet MS" w:eastAsia="Trebuchet MS" w:hAnsi="Trebuchet MS" w:cs="Trebuchet MS"/>
          <w:color w:val="8496B0" w:themeColor="text2" w:themeTint="99"/>
          <w:sz w:val="48"/>
          <w:szCs w:val="48"/>
          <w:lang w:val="en-US"/>
        </w:rPr>
      </w:pPr>
      <w:r>
        <w:rPr>
          <w:rFonts w:ascii="Trebuchet MS" w:eastAsia="Trebuchet MS" w:hAnsi="Trebuchet MS" w:cs="Trebuchet MS"/>
          <w:color w:val="8496B0" w:themeColor="text2" w:themeTint="99"/>
          <w:sz w:val="48"/>
          <w:szCs w:val="48"/>
          <w:lang w:val="en-US"/>
        </w:rPr>
        <w:t>Time to rewrite your greatest self and your abundant life</w:t>
      </w:r>
    </w:p>
    <w:p w14:paraId="53728006" w14:textId="77777777" w:rsidR="00084335" w:rsidRPr="00084335" w:rsidRDefault="00084335" w:rsidP="00084335">
      <w:pPr>
        <w:ind w:left="720"/>
        <w:jc w:val="center"/>
        <w:rPr>
          <w:rFonts w:ascii="Trebuchet MS" w:eastAsia="Trebuchet MS" w:hAnsi="Trebuchet MS" w:cs="Trebuchet MS"/>
          <w:color w:val="8496B0" w:themeColor="text2" w:themeTint="99"/>
          <w:sz w:val="48"/>
          <w:szCs w:val="48"/>
          <w:lang w:val="en-US"/>
        </w:rPr>
      </w:pPr>
    </w:p>
    <w:p w14:paraId="3E790161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26932F84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7792AD5F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3CB86C29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7E9F1823" w14:textId="51120E38" w:rsidR="00186DCD" w:rsidRPr="00084335" w:rsidRDefault="00186DCD" w:rsidP="00186DCD">
      <w:pPr>
        <w:rPr>
          <w:rFonts w:ascii="Calibri" w:hAnsi="Calibri"/>
          <w:color w:val="000000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0A1A375E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3DACD967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189A0A95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6894A242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0E759D4B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386DFF29" w14:textId="2921BDA8" w:rsidR="00186DCD" w:rsidRPr="00084335" w:rsidRDefault="00186DCD" w:rsidP="00186DCD">
      <w:pPr>
        <w:rPr>
          <w:rFonts w:ascii="Calibri" w:hAnsi="Calibri"/>
          <w:color w:val="000000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511FEFC1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46BF30AB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32F8B9A8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0AF73EB9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5DFAE9CF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6EE298E4" w14:textId="4A2DE6C5" w:rsidR="00186DCD" w:rsidRPr="00084335" w:rsidRDefault="00186DCD" w:rsidP="00186DCD">
      <w:pPr>
        <w:rPr>
          <w:rFonts w:ascii="Calibri" w:hAnsi="Calibri"/>
          <w:color w:val="000000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7DE886A8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5C82E0C7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328F76C4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44CBFCAB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4E7929FF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06104A3C" w14:textId="60A90030" w:rsidR="00186DCD" w:rsidRPr="00084335" w:rsidRDefault="00186DCD" w:rsidP="00186DCD">
      <w:pPr>
        <w:rPr>
          <w:rFonts w:ascii="Calibri" w:hAnsi="Calibri"/>
          <w:color w:val="000000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194CFF72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39F069CB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36A901F4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0CBCB161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5DF3F5B3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39FC8663" w14:textId="3DED9182" w:rsidR="00186DCD" w:rsidRPr="00084335" w:rsidRDefault="00186DCD" w:rsidP="00186DCD">
      <w:pPr>
        <w:rPr>
          <w:rFonts w:ascii="Calibri" w:hAnsi="Calibri"/>
          <w:color w:val="000000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7325CD2F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2D61DC7A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186B3B2F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64CA326B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79474C79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27BC4C59" w14:textId="3BFD237D" w:rsidR="00186DCD" w:rsidRPr="00084335" w:rsidRDefault="00186DCD" w:rsidP="00186DCD">
      <w:pPr>
        <w:rPr>
          <w:rFonts w:ascii="Calibri" w:hAnsi="Calibri"/>
          <w:color w:val="000000"/>
        </w:rPr>
      </w:pPr>
      <w:r>
        <w:rPr>
          <w:rFonts w:ascii="Helvetica Neue" w:hAnsi="Helvetica Neue"/>
          <w:i/>
          <w:color w:val="454545"/>
        </w:rPr>
        <w:t>…………………………………………………………………………………………………</w:t>
      </w:r>
    </w:p>
    <w:p w14:paraId="3F4DA489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20ADE8DF" w14:textId="77777777" w:rsidR="00186DCD" w:rsidRDefault="00186DCD" w:rsidP="00186DCD">
      <w:pPr>
        <w:rPr>
          <w:rFonts w:ascii="Helvetica Neue" w:hAnsi="Helvetica Neue"/>
          <w:i/>
          <w:color w:val="454545"/>
        </w:rPr>
      </w:pPr>
    </w:p>
    <w:p w14:paraId="48BF494D" w14:textId="584C3521" w:rsidR="00EC7B30" w:rsidRPr="00084335" w:rsidRDefault="00EC7B30" w:rsidP="00186DCD">
      <w:pPr>
        <w:rPr>
          <w:rFonts w:ascii="Calibri" w:hAnsi="Calibri"/>
          <w:color w:val="000000"/>
        </w:rPr>
      </w:pPr>
      <w:bookmarkStart w:id="0" w:name="_GoBack"/>
      <w:bookmarkEnd w:id="0"/>
    </w:p>
    <w:sectPr w:rsidR="00EC7B30" w:rsidRPr="00084335" w:rsidSect="00846037">
      <w:headerReference w:type="even" r:id="rId8"/>
      <w:headerReference w:type="default" r:id="rId9"/>
      <w:headerReference w:type="first" r:id="rId10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CA0D6" w14:textId="77777777" w:rsidR="00EB3F32" w:rsidRDefault="00EB3F32" w:rsidP="00C4540E">
      <w:r>
        <w:separator/>
      </w:r>
    </w:p>
  </w:endnote>
  <w:endnote w:type="continuationSeparator" w:id="0">
    <w:p w14:paraId="6C77D1CE" w14:textId="77777777" w:rsidR="00EB3F32" w:rsidRDefault="00EB3F32" w:rsidP="00C4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6AC93" w14:textId="77777777" w:rsidR="00EB3F32" w:rsidRDefault="00EB3F32" w:rsidP="00C4540E">
      <w:r>
        <w:separator/>
      </w:r>
    </w:p>
  </w:footnote>
  <w:footnote w:type="continuationSeparator" w:id="0">
    <w:p w14:paraId="330F7636" w14:textId="77777777" w:rsidR="00EB3F32" w:rsidRDefault="00EB3F32" w:rsidP="00C454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63594C70" w14:textId="77777777" w:rsidR="00D0212F" w:rsidRDefault="00EB3F32">
    <w:pPr>
      <w:pStyle w:val="Header"/>
    </w:pPr>
    <w:r>
      <w:rPr>
        <w:noProof/>
        <w:lang w:eastAsia="en-GB"/>
      </w:rPr>
      <w:pict w14:anchorId="04273D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50.85pt;height:182.95pt;z-index:-251657216;mso-position-horizontal:center;mso-position-horizontal-relative:margin;mso-position-vertical:center;mso-position-vertical-relative:margin" o:allowincell="f">
          <v:imagedata r:id="rId1" o:title="THA-2_clea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7E3AA66D" w14:textId="77777777" w:rsidR="00D0212F" w:rsidRDefault="00D02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2336" behindDoc="1" locked="0" layoutInCell="1" allowOverlap="1" wp14:anchorId="706D492E" wp14:editId="2B9D52D6">
          <wp:simplePos x="0" y="0"/>
          <wp:positionH relativeFrom="column">
            <wp:posOffset>-972766</wp:posOffset>
          </wp:positionH>
          <wp:positionV relativeFrom="paragraph">
            <wp:posOffset>-449580</wp:posOffset>
          </wp:positionV>
          <wp:extent cx="7653871" cy="9169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op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161" cy="917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0F9B8F" w14:textId="77777777" w:rsidR="00D0212F" w:rsidRDefault="00EB3F32">
    <w:pPr>
      <w:pStyle w:val="Header"/>
    </w:pPr>
    <w:r>
      <w:rPr>
        <w:noProof/>
        <w:lang w:eastAsia="en-GB"/>
      </w:rPr>
      <w:pict w14:anchorId="4D7FAF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50.85pt;height:182.95pt;z-index:-251658240;mso-position-horizontal:center;mso-position-horizontal-relative:margin;mso-position-vertical:center;mso-position-vertical-relative:margin" o:allowincell="f">
          <v:imagedata r:id="rId2" o:title="THA-2_clea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 mv">
  <w:p w14:paraId="05BEE1BC" w14:textId="77777777" w:rsidR="00D0212F" w:rsidRDefault="00EB3F32">
    <w:pPr>
      <w:pStyle w:val="Header"/>
    </w:pPr>
    <w:r>
      <w:rPr>
        <w:noProof/>
        <w:lang w:eastAsia="en-GB"/>
      </w:rPr>
      <w:pict w14:anchorId="367FF1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50.85pt;height:182.95pt;z-index:-251656192;mso-position-horizontal:center;mso-position-horizontal-relative:margin;mso-position-vertical:center;mso-position-vertical-relative:margin" o:allowincell="f">
          <v:imagedata r:id="rId1" o:title="THA-2_clea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6233ED"/>
    <w:multiLevelType w:val="multilevel"/>
    <w:tmpl w:val="74566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D40505"/>
    <w:multiLevelType w:val="multilevel"/>
    <w:tmpl w:val="88C6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804554"/>
    <w:multiLevelType w:val="multilevel"/>
    <w:tmpl w:val="C13CC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291A07"/>
    <w:multiLevelType w:val="multilevel"/>
    <w:tmpl w:val="54B8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F7958CB"/>
    <w:multiLevelType w:val="multilevel"/>
    <w:tmpl w:val="7318C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0EE2288"/>
    <w:multiLevelType w:val="hybridMultilevel"/>
    <w:tmpl w:val="ED543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F2E58"/>
    <w:multiLevelType w:val="multilevel"/>
    <w:tmpl w:val="452E7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361BC5"/>
    <w:multiLevelType w:val="hybridMultilevel"/>
    <w:tmpl w:val="30E6328A"/>
    <w:lvl w:ilvl="0" w:tplc="5644FD8E">
      <w:start w:val="18"/>
      <w:numFmt w:val="upperLetter"/>
      <w:lvlText w:val="%1."/>
      <w:lvlJc w:val="left"/>
      <w:pPr>
        <w:ind w:left="365" w:hanging="264"/>
        <w:jc w:val="left"/>
      </w:pPr>
      <w:rPr>
        <w:rFonts w:ascii="Trebuchet MS" w:eastAsia="Trebuchet MS" w:hAnsi="Trebuchet MS" w:cs="Trebuchet MS" w:hint="default"/>
        <w:spacing w:val="-1"/>
        <w:w w:val="59"/>
        <w:sz w:val="24"/>
        <w:szCs w:val="24"/>
      </w:rPr>
    </w:lvl>
    <w:lvl w:ilvl="1" w:tplc="CB867FBE">
      <w:numFmt w:val="bullet"/>
      <w:lvlText w:val=""/>
      <w:lvlJc w:val="left"/>
      <w:pPr>
        <w:ind w:left="822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050286D6">
      <w:numFmt w:val="bullet"/>
      <w:lvlText w:val="•"/>
      <w:lvlJc w:val="left"/>
      <w:pPr>
        <w:ind w:left="1756" w:hanging="360"/>
      </w:pPr>
      <w:rPr>
        <w:rFonts w:hint="default"/>
      </w:rPr>
    </w:lvl>
    <w:lvl w:ilvl="3" w:tplc="2A3A823C">
      <w:numFmt w:val="bullet"/>
      <w:lvlText w:val="•"/>
      <w:lvlJc w:val="left"/>
      <w:pPr>
        <w:ind w:left="2693" w:hanging="360"/>
      </w:pPr>
      <w:rPr>
        <w:rFonts w:hint="default"/>
      </w:rPr>
    </w:lvl>
    <w:lvl w:ilvl="4" w:tplc="CFC08A24">
      <w:numFmt w:val="bullet"/>
      <w:lvlText w:val="•"/>
      <w:lvlJc w:val="left"/>
      <w:pPr>
        <w:ind w:left="3630" w:hanging="360"/>
      </w:pPr>
      <w:rPr>
        <w:rFonts w:hint="default"/>
      </w:rPr>
    </w:lvl>
    <w:lvl w:ilvl="5" w:tplc="F440BD94">
      <w:numFmt w:val="bullet"/>
      <w:lvlText w:val="•"/>
      <w:lvlJc w:val="left"/>
      <w:pPr>
        <w:ind w:left="4567" w:hanging="360"/>
      </w:pPr>
      <w:rPr>
        <w:rFonts w:hint="default"/>
      </w:rPr>
    </w:lvl>
    <w:lvl w:ilvl="6" w:tplc="74F8EC8A">
      <w:numFmt w:val="bullet"/>
      <w:lvlText w:val="•"/>
      <w:lvlJc w:val="left"/>
      <w:pPr>
        <w:ind w:left="5504" w:hanging="360"/>
      </w:pPr>
      <w:rPr>
        <w:rFonts w:hint="default"/>
      </w:rPr>
    </w:lvl>
    <w:lvl w:ilvl="7" w:tplc="304C5E60">
      <w:numFmt w:val="bullet"/>
      <w:lvlText w:val="•"/>
      <w:lvlJc w:val="left"/>
      <w:pPr>
        <w:ind w:left="6441" w:hanging="360"/>
      </w:pPr>
      <w:rPr>
        <w:rFonts w:hint="default"/>
      </w:rPr>
    </w:lvl>
    <w:lvl w:ilvl="8" w:tplc="ED6034FE">
      <w:numFmt w:val="bullet"/>
      <w:lvlText w:val="•"/>
      <w:lvlJc w:val="left"/>
      <w:pPr>
        <w:ind w:left="7378" w:hanging="360"/>
      </w:pPr>
      <w:rPr>
        <w:rFonts w:hint="default"/>
      </w:rPr>
    </w:lvl>
  </w:abstractNum>
  <w:abstractNum w:abstractNumId="9">
    <w:nsid w:val="16323F3F"/>
    <w:multiLevelType w:val="multilevel"/>
    <w:tmpl w:val="3274D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386CAC"/>
    <w:multiLevelType w:val="multilevel"/>
    <w:tmpl w:val="8192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8D3CE1"/>
    <w:multiLevelType w:val="hybridMultilevel"/>
    <w:tmpl w:val="67F45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670D2F"/>
    <w:multiLevelType w:val="multilevel"/>
    <w:tmpl w:val="030C5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EDD37BC"/>
    <w:multiLevelType w:val="multilevel"/>
    <w:tmpl w:val="B08A4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4C250C"/>
    <w:multiLevelType w:val="multilevel"/>
    <w:tmpl w:val="FDB01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433738"/>
    <w:multiLevelType w:val="multilevel"/>
    <w:tmpl w:val="2716D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DB13EB"/>
    <w:multiLevelType w:val="multilevel"/>
    <w:tmpl w:val="B7582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C157A0"/>
    <w:multiLevelType w:val="multilevel"/>
    <w:tmpl w:val="B2B68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0980680"/>
    <w:multiLevelType w:val="hybridMultilevel"/>
    <w:tmpl w:val="2010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BD0A4F"/>
    <w:multiLevelType w:val="multilevel"/>
    <w:tmpl w:val="3FCE2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10710C0"/>
    <w:multiLevelType w:val="multilevel"/>
    <w:tmpl w:val="8F90F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2203860"/>
    <w:multiLevelType w:val="multilevel"/>
    <w:tmpl w:val="1182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2D1465A"/>
    <w:multiLevelType w:val="multilevel"/>
    <w:tmpl w:val="494E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549695B"/>
    <w:multiLevelType w:val="multilevel"/>
    <w:tmpl w:val="18388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6F17EF7"/>
    <w:multiLevelType w:val="hybridMultilevel"/>
    <w:tmpl w:val="671E4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7F91D69"/>
    <w:multiLevelType w:val="multilevel"/>
    <w:tmpl w:val="0B980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39F703B2"/>
    <w:multiLevelType w:val="multilevel"/>
    <w:tmpl w:val="FD706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0566D42"/>
    <w:multiLevelType w:val="multilevel"/>
    <w:tmpl w:val="9EDE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2CE1196"/>
    <w:multiLevelType w:val="hybridMultilevel"/>
    <w:tmpl w:val="6A826B76"/>
    <w:lvl w:ilvl="0" w:tplc="5FA6ECA4">
      <w:start w:val="39"/>
      <w:numFmt w:val="bullet"/>
      <w:lvlText w:val="-"/>
      <w:lvlJc w:val="left"/>
      <w:pPr>
        <w:ind w:left="720" w:hanging="360"/>
      </w:pPr>
      <w:rPr>
        <w:rFonts w:ascii="Helvetica Neue" w:eastAsiaTheme="minorHAnsi" w:hAnsi="Helvetica Neue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26152C"/>
    <w:multiLevelType w:val="hybridMultilevel"/>
    <w:tmpl w:val="DD825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CB544E"/>
    <w:multiLevelType w:val="hybridMultilevel"/>
    <w:tmpl w:val="14EE45C0"/>
    <w:lvl w:ilvl="0" w:tplc="36220B9C">
      <w:numFmt w:val="bullet"/>
      <w:lvlText w:val="•"/>
      <w:lvlJc w:val="left"/>
      <w:pPr>
        <w:ind w:left="517" w:hanging="122"/>
      </w:pPr>
      <w:rPr>
        <w:rFonts w:ascii="Trebuchet MS" w:eastAsia="Trebuchet MS" w:hAnsi="Trebuchet MS" w:cs="Trebuchet MS" w:hint="default"/>
        <w:color w:val="58595B"/>
        <w:w w:val="66"/>
        <w:sz w:val="20"/>
        <w:szCs w:val="20"/>
      </w:rPr>
    </w:lvl>
    <w:lvl w:ilvl="1" w:tplc="9F9009F2">
      <w:numFmt w:val="bullet"/>
      <w:lvlText w:val="•"/>
      <w:lvlJc w:val="left"/>
      <w:pPr>
        <w:ind w:left="1673" w:hanging="122"/>
      </w:pPr>
      <w:rPr>
        <w:rFonts w:ascii="Trebuchet MS" w:eastAsia="Trebuchet MS" w:hAnsi="Trebuchet MS" w:cs="Trebuchet MS" w:hint="default"/>
        <w:color w:val="58595B"/>
        <w:w w:val="66"/>
        <w:sz w:val="20"/>
        <w:szCs w:val="20"/>
      </w:rPr>
    </w:lvl>
    <w:lvl w:ilvl="2" w:tplc="D34A43E0">
      <w:numFmt w:val="bullet"/>
      <w:lvlText w:val="•"/>
      <w:lvlJc w:val="left"/>
      <w:pPr>
        <w:ind w:left="1495" w:hanging="122"/>
      </w:pPr>
      <w:rPr>
        <w:rFonts w:hint="default"/>
      </w:rPr>
    </w:lvl>
    <w:lvl w:ilvl="3" w:tplc="56B03952">
      <w:numFmt w:val="bullet"/>
      <w:lvlText w:val="•"/>
      <w:lvlJc w:val="left"/>
      <w:pPr>
        <w:ind w:left="1310" w:hanging="122"/>
      </w:pPr>
      <w:rPr>
        <w:rFonts w:hint="default"/>
      </w:rPr>
    </w:lvl>
    <w:lvl w:ilvl="4" w:tplc="555AD36A">
      <w:numFmt w:val="bullet"/>
      <w:lvlText w:val="•"/>
      <w:lvlJc w:val="left"/>
      <w:pPr>
        <w:ind w:left="1125" w:hanging="122"/>
      </w:pPr>
      <w:rPr>
        <w:rFonts w:hint="default"/>
      </w:rPr>
    </w:lvl>
    <w:lvl w:ilvl="5" w:tplc="0FDE1638">
      <w:numFmt w:val="bullet"/>
      <w:lvlText w:val="•"/>
      <w:lvlJc w:val="left"/>
      <w:pPr>
        <w:ind w:left="941" w:hanging="122"/>
      </w:pPr>
      <w:rPr>
        <w:rFonts w:hint="default"/>
      </w:rPr>
    </w:lvl>
    <w:lvl w:ilvl="6" w:tplc="CC6CD0F2">
      <w:numFmt w:val="bullet"/>
      <w:lvlText w:val="•"/>
      <w:lvlJc w:val="left"/>
      <w:pPr>
        <w:ind w:left="756" w:hanging="122"/>
      </w:pPr>
      <w:rPr>
        <w:rFonts w:hint="default"/>
      </w:rPr>
    </w:lvl>
    <w:lvl w:ilvl="7" w:tplc="889AF502">
      <w:numFmt w:val="bullet"/>
      <w:lvlText w:val="•"/>
      <w:lvlJc w:val="left"/>
      <w:pPr>
        <w:ind w:left="571" w:hanging="122"/>
      </w:pPr>
      <w:rPr>
        <w:rFonts w:hint="default"/>
      </w:rPr>
    </w:lvl>
    <w:lvl w:ilvl="8" w:tplc="F17A7614">
      <w:numFmt w:val="bullet"/>
      <w:lvlText w:val="•"/>
      <w:lvlJc w:val="left"/>
      <w:pPr>
        <w:ind w:left="386" w:hanging="122"/>
      </w:pPr>
      <w:rPr>
        <w:rFonts w:hint="default"/>
      </w:rPr>
    </w:lvl>
  </w:abstractNum>
  <w:abstractNum w:abstractNumId="31">
    <w:nsid w:val="5B0D4322"/>
    <w:multiLevelType w:val="multilevel"/>
    <w:tmpl w:val="81564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B6C1824"/>
    <w:multiLevelType w:val="multilevel"/>
    <w:tmpl w:val="8D3A9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6F6E21"/>
    <w:multiLevelType w:val="multilevel"/>
    <w:tmpl w:val="880EE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192DD0"/>
    <w:multiLevelType w:val="multilevel"/>
    <w:tmpl w:val="92EC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5EC16AE7"/>
    <w:multiLevelType w:val="multilevel"/>
    <w:tmpl w:val="F2962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786FBB"/>
    <w:multiLevelType w:val="multilevel"/>
    <w:tmpl w:val="3B4E7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D2009D"/>
    <w:multiLevelType w:val="multilevel"/>
    <w:tmpl w:val="4A82B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6337FC5"/>
    <w:multiLevelType w:val="multilevel"/>
    <w:tmpl w:val="E772B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7E20EE8"/>
    <w:multiLevelType w:val="multilevel"/>
    <w:tmpl w:val="27065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8A67D1E"/>
    <w:multiLevelType w:val="multilevel"/>
    <w:tmpl w:val="736C6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983D78"/>
    <w:multiLevelType w:val="multilevel"/>
    <w:tmpl w:val="AA4E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D215450"/>
    <w:multiLevelType w:val="multilevel"/>
    <w:tmpl w:val="8E84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F96302D"/>
    <w:multiLevelType w:val="hybridMultilevel"/>
    <w:tmpl w:val="F0826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31D7432"/>
    <w:multiLevelType w:val="hybridMultilevel"/>
    <w:tmpl w:val="FED256AE"/>
    <w:lvl w:ilvl="0" w:tplc="E23E2648">
      <w:start w:val="1"/>
      <w:numFmt w:val="decimal"/>
      <w:lvlText w:val="%1."/>
      <w:lvlJc w:val="left"/>
      <w:pPr>
        <w:ind w:left="2128" w:hanging="420"/>
        <w:jc w:val="left"/>
      </w:pPr>
      <w:rPr>
        <w:rFonts w:ascii="Trebuchet MS" w:eastAsia="Trebuchet MS" w:hAnsi="Trebuchet MS" w:cs="Trebuchet MS" w:hint="default"/>
        <w:color w:val="58595B"/>
        <w:w w:val="65"/>
        <w:sz w:val="28"/>
        <w:szCs w:val="28"/>
      </w:rPr>
    </w:lvl>
    <w:lvl w:ilvl="1" w:tplc="238AE266">
      <w:numFmt w:val="bullet"/>
      <w:lvlText w:val="•"/>
      <w:lvlJc w:val="left"/>
      <w:pPr>
        <w:ind w:left="3132" w:hanging="420"/>
      </w:pPr>
      <w:rPr>
        <w:rFonts w:hint="default"/>
      </w:rPr>
    </w:lvl>
    <w:lvl w:ilvl="2" w:tplc="E97A8A30">
      <w:numFmt w:val="bullet"/>
      <w:lvlText w:val="•"/>
      <w:lvlJc w:val="left"/>
      <w:pPr>
        <w:ind w:left="4144" w:hanging="420"/>
      </w:pPr>
      <w:rPr>
        <w:rFonts w:hint="default"/>
      </w:rPr>
    </w:lvl>
    <w:lvl w:ilvl="3" w:tplc="DD6C0CFC">
      <w:numFmt w:val="bullet"/>
      <w:lvlText w:val="•"/>
      <w:lvlJc w:val="left"/>
      <w:pPr>
        <w:ind w:left="5156" w:hanging="420"/>
      </w:pPr>
      <w:rPr>
        <w:rFonts w:hint="default"/>
      </w:rPr>
    </w:lvl>
    <w:lvl w:ilvl="4" w:tplc="66AC6476">
      <w:numFmt w:val="bullet"/>
      <w:lvlText w:val="•"/>
      <w:lvlJc w:val="left"/>
      <w:pPr>
        <w:ind w:left="6168" w:hanging="420"/>
      </w:pPr>
      <w:rPr>
        <w:rFonts w:hint="default"/>
      </w:rPr>
    </w:lvl>
    <w:lvl w:ilvl="5" w:tplc="90FA4292">
      <w:numFmt w:val="bullet"/>
      <w:lvlText w:val="•"/>
      <w:lvlJc w:val="left"/>
      <w:pPr>
        <w:ind w:left="7180" w:hanging="420"/>
      </w:pPr>
      <w:rPr>
        <w:rFonts w:hint="default"/>
      </w:rPr>
    </w:lvl>
    <w:lvl w:ilvl="6" w:tplc="5AB2C1A2">
      <w:numFmt w:val="bullet"/>
      <w:lvlText w:val="•"/>
      <w:lvlJc w:val="left"/>
      <w:pPr>
        <w:ind w:left="8192" w:hanging="420"/>
      </w:pPr>
      <w:rPr>
        <w:rFonts w:hint="default"/>
      </w:rPr>
    </w:lvl>
    <w:lvl w:ilvl="7" w:tplc="021AFC32">
      <w:numFmt w:val="bullet"/>
      <w:lvlText w:val="•"/>
      <w:lvlJc w:val="left"/>
      <w:pPr>
        <w:ind w:left="9204" w:hanging="420"/>
      </w:pPr>
      <w:rPr>
        <w:rFonts w:hint="default"/>
      </w:rPr>
    </w:lvl>
    <w:lvl w:ilvl="8" w:tplc="A0242162">
      <w:numFmt w:val="bullet"/>
      <w:lvlText w:val="•"/>
      <w:lvlJc w:val="left"/>
      <w:pPr>
        <w:ind w:left="10216" w:hanging="420"/>
      </w:pPr>
      <w:rPr>
        <w:rFonts w:hint="default"/>
      </w:rPr>
    </w:lvl>
  </w:abstractNum>
  <w:abstractNum w:abstractNumId="45">
    <w:nsid w:val="750C30A5"/>
    <w:multiLevelType w:val="hybridMultilevel"/>
    <w:tmpl w:val="F2B6EE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E82162"/>
    <w:multiLevelType w:val="hybridMultilevel"/>
    <w:tmpl w:val="ED6A9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24004C"/>
    <w:multiLevelType w:val="multilevel"/>
    <w:tmpl w:val="0A641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EA67E66"/>
    <w:multiLevelType w:val="multilevel"/>
    <w:tmpl w:val="D4740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4"/>
  </w:num>
  <w:num w:numId="2">
    <w:abstractNumId w:val="29"/>
  </w:num>
  <w:num w:numId="3">
    <w:abstractNumId w:val="30"/>
  </w:num>
  <w:num w:numId="4">
    <w:abstractNumId w:val="43"/>
  </w:num>
  <w:num w:numId="5">
    <w:abstractNumId w:val="11"/>
  </w:num>
  <w:num w:numId="6">
    <w:abstractNumId w:val="18"/>
  </w:num>
  <w:num w:numId="7">
    <w:abstractNumId w:val="6"/>
  </w:num>
  <w:num w:numId="8">
    <w:abstractNumId w:val="46"/>
  </w:num>
  <w:num w:numId="9">
    <w:abstractNumId w:val="45"/>
  </w:num>
  <w:num w:numId="10">
    <w:abstractNumId w:val="8"/>
  </w:num>
  <w:num w:numId="11">
    <w:abstractNumId w:val="0"/>
  </w:num>
  <w:num w:numId="12">
    <w:abstractNumId w:val="34"/>
  </w:num>
  <w:num w:numId="13">
    <w:abstractNumId w:val="27"/>
  </w:num>
  <w:num w:numId="14">
    <w:abstractNumId w:val="5"/>
  </w:num>
  <w:num w:numId="15">
    <w:abstractNumId w:val="12"/>
  </w:num>
  <w:num w:numId="16">
    <w:abstractNumId w:val="20"/>
  </w:num>
  <w:num w:numId="17">
    <w:abstractNumId w:val="25"/>
  </w:num>
  <w:num w:numId="18">
    <w:abstractNumId w:val="38"/>
  </w:num>
  <w:num w:numId="19">
    <w:abstractNumId w:val="4"/>
  </w:num>
  <w:num w:numId="20">
    <w:abstractNumId w:val="1"/>
  </w:num>
  <w:num w:numId="21">
    <w:abstractNumId w:val="41"/>
  </w:num>
  <w:num w:numId="22">
    <w:abstractNumId w:val="40"/>
  </w:num>
  <w:num w:numId="23">
    <w:abstractNumId w:val="19"/>
  </w:num>
  <w:num w:numId="24">
    <w:abstractNumId w:val="48"/>
  </w:num>
  <w:num w:numId="25">
    <w:abstractNumId w:val="36"/>
  </w:num>
  <w:num w:numId="26">
    <w:abstractNumId w:val="15"/>
  </w:num>
  <w:num w:numId="27">
    <w:abstractNumId w:val="9"/>
  </w:num>
  <w:num w:numId="28">
    <w:abstractNumId w:val="39"/>
  </w:num>
  <w:num w:numId="29">
    <w:abstractNumId w:val="17"/>
  </w:num>
  <w:num w:numId="30">
    <w:abstractNumId w:val="7"/>
  </w:num>
  <w:num w:numId="31">
    <w:abstractNumId w:val="32"/>
  </w:num>
  <w:num w:numId="32">
    <w:abstractNumId w:val="16"/>
  </w:num>
  <w:num w:numId="33">
    <w:abstractNumId w:val="26"/>
  </w:num>
  <w:num w:numId="34">
    <w:abstractNumId w:val="33"/>
  </w:num>
  <w:num w:numId="35">
    <w:abstractNumId w:val="13"/>
  </w:num>
  <w:num w:numId="36">
    <w:abstractNumId w:val="42"/>
  </w:num>
  <w:num w:numId="37">
    <w:abstractNumId w:val="23"/>
  </w:num>
  <w:num w:numId="38">
    <w:abstractNumId w:val="35"/>
  </w:num>
  <w:num w:numId="39">
    <w:abstractNumId w:val="22"/>
  </w:num>
  <w:num w:numId="40">
    <w:abstractNumId w:val="14"/>
  </w:num>
  <w:num w:numId="41">
    <w:abstractNumId w:val="37"/>
  </w:num>
  <w:num w:numId="42">
    <w:abstractNumId w:val="3"/>
  </w:num>
  <w:num w:numId="43">
    <w:abstractNumId w:val="47"/>
  </w:num>
  <w:num w:numId="44">
    <w:abstractNumId w:val="21"/>
  </w:num>
  <w:num w:numId="45">
    <w:abstractNumId w:val="10"/>
  </w:num>
  <w:num w:numId="46">
    <w:abstractNumId w:val="31"/>
  </w:num>
  <w:num w:numId="47">
    <w:abstractNumId w:val="24"/>
  </w:num>
  <w:num w:numId="48">
    <w:abstractNumId w:val="2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826"/>
    <w:rsid w:val="00005363"/>
    <w:rsid w:val="00024BE6"/>
    <w:rsid w:val="0003028A"/>
    <w:rsid w:val="00030605"/>
    <w:rsid w:val="00040529"/>
    <w:rsid w:val="00045431"/>
    <w:rsid w:val="000476D6"/>
    <w:rsid w:val="00054127"/>
    <w:rsid w:val="0006389D"/>
    <w:rsid w:val="00070346"/>
    <w:rsid w:val="00084335"/>
    <w:rsid w:val="00094757"/>
    <w:rsid w:val="000B4E75"/>
    <w:rsid w:val="000C180B"/>
    <w:rsid w:val="001129DD"/>
    <w:rsid w:val="00112BC6"/>
    <w:rsid w:val="00141822"/>
    <w:rsid w:val="00152758"/>
    <w:rsid w:val="00153E1D"/>
    <w:rsid w:val="0016556C"/>
    <w:rsid w:val="001655A8"/>
    <w:rsid w:val="00182826"/>
    <w:rsid w:val="00186DCD"/>
    <w:rsid w:val="00190A42"/>
    <w:rsid w:val="001B00A4"/>
    <w:rsid w:val="001F11B5"/>
    <w:rsid w:val="00253BC8"/>
    <w:rsid w:val="00255DA5"/>
    <w:rsid w:val="00262A78"/>
    <w:rsid w:val="00262BD5"/>
    <w:rsid w:val="002701E4"/>
    <w:rsid w:val="00275584"/>
    <w:rsid w:val="002828E2"/>
    <w:rsid w:val="0029303A"/>
    <w:rsid w:val="002A2132"/>
    <w:rsid w:val="002B3256"/>
    <w:rsid w:val="002C1608"/>
    <w:rsid w:val="002D737B"/>
    <w:rsid w:val="002F1043"/>
    <w:rsid w:val="00304E90"/>
    <w:rsid w:val="00321C2F"/>
    <w:rsid w:val="00346BF3"/>
    <w:rsid w:val="003762F7"/>
    <w:rsid w:val="00387A77"/>
    <w:rsid w:val="003979AC"/>
    <w:rsid w:val="003A25BA"/>
    <w:rsid w:val="003B09AA"/>
    <w:rsid w:val="003C35CB"/>
    <w:rsid w:val="003D734A"/>
    <w:rsid w:val="003D77D4"/>
    <w:rsid w:val="003E7CC7"/>
    <w:rsid w:val="003F603C"/>
    <w:rsid w:val="00400A29"/>
    <w:rsid w:val="00402BC8"/>
    <w:rsid w:val="00433EAC"/>
    <w:rsid w:val="00441476"/>
    <w:rsid w:val="004437B2"/>
    <w:rsid w:val="00444989"/>
    <w:rsid w:val="004507E2"/>
    <w:rsid w:val="00454441"/>
    <w:rsid w:val="00477465"/>
    <w:rsid w:val="00477B91"/>
    <w:rsid w:val="004A4AB1"/>
    <w:rsid w:val="004B30C9"/>
    <w:rsid w:val="004B7F29"/>
    <w:rsid w:val="004E152C"/>
    <w:rsid w:val="004F0EB7"/>
    <w:rsid w:val="004F24A9"/>
    <w:rsid w:val="005138B4"/>
    <w:rsid w:val="00525B5E"/>
    <w:rsid w:val="00530AE7"/>
    <w:rsid w:val="00530B72"/>
    <w:rsid w:val="0053115D"/>
    <w:rsid w:val="00553F59"/>
    <w:rsid w:val="00572409"/>
    <w:rsid w:val="005742BC"/>
    <w:rsid w:val="00575E56"/>
    <w:rsid w:val="005777F8"/>
    <w:rsid w:val="00577B32"/>
    <w:rsid w:val="00580CB0"/>
    <w:rsid w:val="005A1EDF"/>
    <w:rsid w:val="005A78DD"/>
    <w:rsid w:val="005B32A2"/>
    <w:rsid w:val="005C41FC"/>
    <w:rsid w:val="005E4CEC"/>
    <w:rsid w:val="00611EB1"/>
    <w:rsid w:val="00614446"/>
    <w:rsid w:val="00617683"/>
    <w:rsid w:val="00620438"/>
    <w:rsid w:val="00622D87"/>
    <w:rsid w:val="00626ABD"/>
    <w:rsid w:val="0063035D"/>
    <w:rsid w:val="00630440"/>
    <w:rsid w:val="0063443C"/>
    <w:rsid w:val="00645816"/>
    <w:rsid w:val="00651513"/>
    <w:rsid w:val="00665138"/>
    <w:rsid w:val="00673E9E"/>
    <w:rsid w:val="00673EFB"/>
    <w:rsid w:val="00673F9B"/>
    <w:rsid w:val="0068027F"/>
    <w:rsid w:val="00683BD3"/>
    <w:rsid w:val="006854A3"/>
    <w:rsid w:val="006977A7"/>
    <w:rsid w:val="006A0BED"/>
    <w:rsid w:val="006B5482"/>
    <w:rsid w:val="006C0975"/>
    <w:rsid w:val="006C4A08"/>
    <w:rsid w:val="006D71FA"/>
    <w:rsid w:val="006E59DF"/>
    <w:rsid w:val="006F4BCD"/>
    <w:rsid w:val="006F6B7B"/>
    <w:rsid w:val="007014BC"/>
    <w:rsid w:val="007072C7"/>
    <w:rsid w:val="007311A8"/>
    <w:rsid w:val="0074631E"/>
    <w:rsid w:val="007521AC"/>
    <w:rsid w:val="00762244"/>
    <w:rsid w:val="00763DF4"/>
    <w:rsid w:val="0077032A"/>
    <w:rsid w:val="00770756"/>
    <w:rsid w:val="0078571F"/>
    <w:rsid w:val="007863C2"/>
    <w:rsid w:val="00791BCE"/>
    <w:rsid w:val="00792815"/>
    <w:rsid w:val="00793A19"/>
    <w:rsid w:val="00797620"/>
    <w:rsid w:val="007A23FC"/>
    <w:rsid w:val="007B3FB2"/>
    <w:rsid w:val="007C616C"/>
    <w:rsid w:val="007D0FE6"/>
    <w:rsid w:val="008065BA"/>
    <w:rsid w:val="00820641"/>
    <w:rsid w:val="00830A3D"/>
    <w:rsid w:val="0083406F"/>
    <w:rsid w:val="00843734"/>
    <w:rsid w:val="00846037"/>
    <w:rsid w:val="00850AF6"/>
    <w:rsid w:val="00875BF1"/>
    <w:rsid w:val="00882FE2"/>
    <w:rsid w:val="00883965"/>
    <w:rsid w:val="0088600A"/>
    <w:rsid w:val="00887B77"/>
    <w:rsid w:val="00897B85"/>
    <w:rsid w:val="008C7D23"/>
    <w:rsid w:val="008D0F36"/>
    <w:rsid w:val="008F0FFA"/>
    <w:rsid w:val="008F6226"/>
    <w:rsid w:val="008F69A6"/>
    <w:rsid w:val="009140F4"/>
    <w:rsid w:val="00920948"/>
    <w:rsid w:val="00944C7A"/>
    <w:rsid w:val="0098507A"/>
    <w:rsid w:val="0099086F"/>
    <w:rsid w:val="009954E6"/>
    <w:rsid w:val="00996A73"/>
    <w:rsid w:val="009A2BC4"/>
    <w:rsid w:val="009A4F95"/>
    <w:rsid w:val="009B546C"/>
    <w:rsid w:val="009D65B9"/>
    <w:rsid w:val="009F00E7"/>
    <w:rsid w:val="009F4342"/>
    <w:rsid w:val="00A20829"/>
    <w:rsid w:val="00A269BD"/>
    <w:rsid w:val="00A319E5"/>
    <w:rsid w:val="00A4765A"/>
    <w:rsid w:val="00A47817"/>
    <w:rsid w:val="00A61A3D"/>
    <w:rsid w:val="00A63626"/>
    <w:rsid w:val="00A83CA2"/>
    <w:rsid w:val="00AA1BA8"/>
    <w:rsid w:val="00AA6B1B"/>
    <w:rsid w:val="00AC032F"/>
    <w:rsid w:val="00AD2807"/>
    <w:rsid w:val="00AD4795"/>
    <w:rsid w:val="00AD6451"/>
    <w:rsid w:val="00AF04F9"/>
    <w:rsid w:val="00B161D5"/>
    <w:rsid w:val="00B21BFA"/>
    <w:rsid w:val="00B25A0A"/>
    <w:rsid w:val="00B27CD6"/>
    <w:rsid w:val="00B33199"/>
    <w:rsid w:val="00B33821"/>
    <w:rsid w:val="00B36D67"/>
    <w:rsid w:val="00B41436"/>
    <w:rsid w:val="00B60B3E"/>
    <w:rsid w:val="00B64225"/>
    <w:rsid w:val="00B71845"/>
    <w:rsid w:val="00B751B7"/>
    <w:rsid w:val="00BC3559"/>
    <w:rsid w:val="00BC77B9"/>
    <w:rsid w:val="00BF167A"/>
    <w:rsid w:val="00C06E14"/>
    <w:rsid w:val="00C2410B"/>
    <w:rsid w:val="00C2431B"/>
    <w:rsid w:val="00C40769"/>
    <w:rsid w:val="00C4540E"/>
    <w:rsid w:val="00C615EF"/>
    <w:rsid w:val="00C70524"/>
    <w:rsid w:val="00CB2899"/>
    <w:rsid w:val="00CC1C4D"/>
    <w:rsid w:val="00CC3754"/>
    <w:rsid w:val="00CD4317"/>
    <w:rsid w:val="00CE1450"/>
    <w:rsid w:val="00CE5B24"/>
    <w:rsid w:val="00D0212F"/>
    <w:rsid w:val="00D107C2"/>
    <w:rsid w:val="00D22C3E"/>
    <w:rsid w:val="00D23012"/>
    <w:rsid w:val="00D33EFB"/>
    <w:rsid w:val="00D359ED"/>
    <w:rsid w:val="00D379D7"/>
    <w:rsid w:val="00D44FF1"/>
    <w:rsid w:val="00D50C9E"/>
    <w:rsid w:val="00D557A6"/>
    <w:rsid w:val="00D653D7"/>
    <w:rsid w:val="00D80743"/>
    <w:rsid w:val="00D97B34"/>
    <w:rsid w:val="00DA22D5"/>
    <w:rsid w:val="00DA79B6"/>
    <w:rsid w:val="00DC2608"/>
    <w:rsid w:val="00DD7AF8"/>
    <w:rsid w:val="00DE1F87"/>
    <w:rsid w:val="00DE52D9"/>
    <w:rsid w:val="00DE5930"/>
    <w:rsid w:val="00DF3C6B"/>
    <w:rsid w:val="00DF4AC5"/>
    <w:rsid w:val="00E143FE"/>
    <w:rsid w:val="00E17641"/>
    <w:rsid w:val="00E27778"/>
    <w:rsid w:val="00E514C3"/>
    <w:rsid w:val="00E51CDD"/>
    <w:rsid w:val="00E571BB"/>
    <w:rsid w:val="00E64966"/>
    <w:rsid w:val="00E664D4"/>
    <w:rsid w:val="00EB3489"/>
    <w:rsid w:val="00EB3F32"/>
    <w:rsid w:val="00EC7B30"/>
    <w:rsid w:val="00ED5D69"/>
    <w:rsid w:val="00EE42F4"/>
    <w:rsid w:val="00EF1E8A"/>
    <w:rsid w:val="00EF25D3"/>
    <w:rsid w:val="00F25FE3"/>
    <w:rsid w:val="00F45D82"/>
    <w:rsid w:val="00F4767A"/>
    <w:rsid w:val="00F55A82"/>
    <w:rsid w:val="00F82506"/>
    <w:rsid w:val="00F84977"/>
    <w:rsid w:val="00F91C26"/>
    <w:rsid w:val="00F959E4"/>
    <w:rsid w:val="00FA2EEF"/>
    <w:rsid w:val="00FA5001"/>
    <w:rsid w:val="00FA69CE"/>
    <w:rsid w:val="00FB66A6"/>
    <w:rsid w:val="00FB69B6"/>
    <w:rsid w:val="00FC030E"/>
    <w:rsid w:val="00FC2B50"/>
    <w:rsid w:val="00FF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D7E1F4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B00A4"/>
    <w:rPr>
      <w:rFonts w:ascii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282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link w:val="Heading2Char"/>
    <w:uiPriority w:val="1"/>
    <w:qFormat/>
    <w:rsid w:val="00182826"/>
    <w:pPr>
      <w:widowControl w:val="0"/>
      <w:autoSpaceDE w:val="0"/>
      <w:autoSpaceDN w:val="0"/>
      <w:spacing w:before="102"/>
      <w:ind w:left="111" w:right="108" w:hanging="1"/>
      <w:jc w:val="center"/>
      <w:outlineLvl w:val="1"/>
    </w:pPr>
    <w:rPr>
      <w:rFonts w:ascii="Trebuchet MS" w:eastAsia="Trebuchet MS" w:hAnsi="Trebuchet MS" w:cs="Trebuchet MS"/>
      <w:b/>
      <w:bCs/>
      <w:sz w:val="90"/>
      <w:szCs w:val="9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3E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28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147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9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8282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82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3FB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540E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4540E"/>
  </w:style>
  <w:style w:type="paragraph" w:styleId="Footer">
    <w:name w:val="footer"/>
    <w:basedOn w:val="Normal"/>
    <w:link w:val="FooterChar"/>
    <w:uiPriority w:val="99"/>
    <w:unhideWhenUsed/>
    <w:rsid w:val="00C4540E"/>
    <w:pPr>
      <w:tabs>
        <w:tab w:val="center" w:pos="4513"/>
        <w:tab w:val="right" w:pos="9026"/>
      </w:tabs>
    </w:pPr>
    <w:rPr>
      <w:rFonts w:ascii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4540E"/>
  </w:style>
  <w:style w:type="character" w:customStyle="1" w:styleId="Heading1Char">
    <w:name w:val="Heading 1 Char"/>
    <w:basedOn w:val="DefaultParagraphFont"/>
    <w:link w:val="Heading1"/>
    <w:uiPriority w:val="9"/>
    <w:rsid w:val="001828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182826"/>
    <w:rPr>
      <w:rFonts w:ascii="Trebuchet MS" w:eastAsia="Trebuchet MS" w:hAnsi="Trebuchet MS" w:cs="Trebuchet MS"/>
      <w:b/>
      <w:bCs/>
      <w:sz w:val="90"/>
      <w:szCs w:val="9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18282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82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1"/>
    <w:qFormat/>
    <w:rsid w:val="00182826"/>
    <w:pPr>
      <w:widowControl w:val="0"/>
      <w:autoSpaceDE w:val="0"/>
      <w:autoSpaceDN w:val="0"/>
      <w:ind w:left="1272"/>
    </w:pPr>
    <w:rPr>
      <w:rFonts w:ascii="Trebuchet MS" w:eastAsia="Trebuchet MS" w:hAnsi="Trebuchet MS" w:cs="Trebuchet MS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182826"/>
    <w:pPr>
      <w:widowControl w:val="0"/>
      <w:autoSpaceDE w:val="0"/>
      <w:autoSpaceDN w:val="0"/>
    </w:pPr>
    <w:rPr>
      <w:rFonts w:ascii="Trebuchet MS" w:eastAsia="Trebuchet MS" w:hAnsi="Trebuchet MS" w:cs="Trebuchet MS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182826"/>
    <w:rPr>
      <w:rFonts w:ascii="Trebuchet MS" w:eastAsia="Trebuchet MS" w:hAnsi="Trebuchet MS" w:cs="Trebuchet MS"/>
      <w:sz w:val="20"/>
      <w:szCs w:val="20"/>
      <w:lang w:val="en-US"/>
    </w:rPr>
  </w:style>
  <w:style w:type="paragraph" w:styleId="TOC1">
    <w:name w:val="toc 1"/>
    <w:basedOn w:val="Normal"/>
    <w:uiPriority w:val="1"/>
    <w:qFormat/>
    <w:rsid w:val="00182826"/>
    <w:pPr>
      <w:widowControl w:val="0"/>
      <w:autoSpaceDE w:val="0"/>
      <w:autoSpaceDN w:val="0"/>
      <w:spacing w:before="916"/>
      <w:ind w:left="1097"/>
    </w:pPr>
    <w:rPr>
      <w:rFonts w:ascii="Trebuchet MS" w:eastAsia="Trebuchet MS" w:hAnsi="Trebuchet MS" w:cs="Trebuchet MS"/>
      <w:sz w:val="40"/>
      <w:szCs w:val="40"/>
      <w:lang w:val="en-US" w:eastAsia="en-US"/>
    </w:rPr>
  </w:style>
  <w:style w:type="paragraph" w:styleId="TOC2">
    <w:name w:val="toc 2"/>
    <w:basedOn w:val="Normal"/>
    <w:uiPriority w:val="1"/>
    <w:qFormat/>
    <w:rsid w:val="00182826"/>
    <w:pPr>
      <w:widowControl w:val="0"/>
      <w:autoSpaceDE w:val="0"/>
      <w:autoSpaceDN w:val="0"/>
      <w:spacing w:before="207"/>
      <w:ind w:left="1097"/>
    </w:pPr>
    <w:rPr>
      <w:rFonts w:ascii="Trebuchet MS" w:eastAsia="Trebuchet MS" w:hAnsi="Trebuchet MS" w:cs="Trebuchet MS"/>
      <w:sz w:val="32"/>
      <w:szCs w:val="3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182826"/>
    <w:rPr>
      <w:color w:val="0563C1" w:themeColor="hyperlink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18282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965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FollowedHyperlink">
    <w:name w:val="FollowedHyperlink"/>
    <w:basedOn w:val="DefaultParagraphFont"/>
    <w:uiPriority w:val="99"/>
    <w:semiHidden/>
    <w:unhideWhenUsed/>
    <w:rsid w:val="00A83CA2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33EF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3FB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leParagraph">
    <w:name w:val="Table Paragraph"/>
    <w:basedOn w:val="Normal"/>
    <w:uiPriority w:val="1"/>
    <w:qFormat/>
    <w:rsid w:val="006977A7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8F69A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4A4AB1"/>
  </w:style>
  <w:style w:type="character" w:customStyle="1" w:styleId="Heading5Char">
    <w:name w:val="Heading 5 Char"/>
    <w:basedOn w:val="DefaultParagraphFont"/>
    <w:link w:val="Heading5"/>
    <w:uiPriority w:val="9"/>
    <w:semiHidden/>
    <w:rsid w:val="0044147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p1">
    <w:name w:val="p1"/>
    <w:basedOn w:val="Normal"/>
    <w:rsid w:val="007521AC"/>
    <w:rPr>
      <w:rFonts w:ascii="Helvetica Neue" w:hAnsi="Helvetica Neue"/>
      <w:color w:val="454545"/>
      <w:sz w:val="18"/>
      <w:szCs w:val="18"/>
    </w:rPr>
  </w:style>
  <w:style w:type="paragraph" w:customStyle="1" w:styleId="p2">
    <w:name w:val="p2"/>
    <w:basedOn w:val="Normal"/>
    <w:rsid w:val="007521AC"/>
    <w:rPr>
      <w:rFonts w:ascii="Helvetica Neue" w:hAnsi="Helvetica Neue"/>
      <w:color w:val="454545"/>
      <w:sz w:val="18"/>
      <w:szCs w:val="18"/>
    </w:rPr>
  </w:style>
  <w:style w:type="paragraph" w:customStyle="1" w:styleId="p3">
    <w:name w:val="p3"/>
    <w:basedOn w:val="Normal"/>
    <w:rsid w:val="00850AF6"/>
    <w:rPr>
      <w:rFonts w:ascii="Helvetica Neue" w:hAnsi="Helvetica Neue"/>
      <w:color w:val="454545"/>
      <w:sz w:val="18"/>
      <w:szCs w:val="18"/>
    </w:rPr>
  </w:style>
  <w:style w:type="paragraph" w:customStyle="1" w:styleId="p4">
    <w:name w:val="p4"/>
    <w:basedOn w:val="Normal"/>
    <w:rsid w:val="00850AF6"/>
    <w:pPr>
      <w:ind w:left="690"/>
    </w:pPr>
    <w:rPr>
      <w:rFonts w:ascii="Helvetica Neue" w:hAnsi="Helvetica Neue"/>
      <w:color w:val="454545"/>
      <w:sz w:val="18"/>
      <w:szCs w:val="18"/>
    </w:rPr>
  </w:style>
  <w:style w:type="character" w:customStyle="1" w:styleId="s1">
    <w:name w:val="s1"/>
    <w:basedOn w:val="DefaultParagraphFont"/>
    <w:rsid w:val="00850AF6"/>
    <w:rPr>
      <w:u w:val="single"/>
    </w:rPr>
  </w:style>
  <w:style w:type="character" w:customStyle="1" w:styleId="apple-tab-span">
    <w:name w:val="apple-tab-span"/>
    <w:basedOn w:val="DefaultParagraphFont"/>
    <w:rsid w:val="00850AF6"/>
  </w:style>
  <w:style w:type="paragraph" w:customStyle="1" w:styleId="p5">
    <w:name w:val="p5"/>
    <w:basedOn w:val="Normal"/>
    <w:rsid w:val="00FA5001"/>
    <w:pPr>
      <w:ind w:left="345"/>
    </w:pPr>
    <w:rPr>
      <w:rFonts w:ascii="Helvetica Neue" w:hAnsi="Helvetica Neue"/>
      <w:color w:val="454545"/>
      <w:sz w:val="18"/>
      <w:szCs w:val="18"/>
    </w:rPr>
  </w:style>
  <w:style w:type="character" w:customStyle="1" w:styleId="section-headline">
    <w:name w:val="section-headline"/>
    <w:basedOn w:val="DefaultParagraphFont"/>
    <w:rsid w:val="00CE1450"/>
  </w:style>
  <w:style w:type="paragraph" w:customStyle="1" w:styleId="article-sectioncontent">
    <w:name w:val="article-section__content"/>
    <w:basedOn w:val="Normal"/>
    <w:rsid w:val="00CE1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var/folders/yl/414dg6zj55d189s_0z9q6w440000gn/T/com.microsoft.Outlook/Outlook%20Temp/THA%20document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6D32CA4-AF71-864B-8C2D-D8FE8452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 document template 2.dotx</Template>
  <TotalTime>3</TotalTime>
  <Pages>1</Pages>
  <Words>115</Words>
  <Characters>661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rob@havelockcoaching.com.au</dc:creator>
  <cp:keywords/>
  <dc:description/>
  <cp:lastModifiedBy>rob@havelockcoaching.com.au</cp:lastModifiedBy>
  <cp:revision>2</cp:revision>
  <dcterms:created xsi:type="dcterms:W3CDTF">2017-12-10T11:27:00Z</dcterms:created>
  <dcterms:modified xsi:type="dcterms:W3CDTF">2017-12-10T11:27:00Z</dcterms:modified>
</cp:coreProperties>
</file>